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373A3">
        <w:rPr>
          <w:rFonts w:cs="Arial"/>
          <w:b/>
          <w:caps/>
          <w:sz w:val="28"/>
          <w:szCs w:val="28"/>
        </w:rPr>
        <w:t>1383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373A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373A3">
              <w:rPr>
                <w:rFonts w:cs="Arial"/>
                <w:sz w:val="20"/>
                <w:szCs w:val="20"/>
              </w:rPr>
              <w:t>Notificar proprietário para capinar e limpar terreno situado na Rua Gustavo Capanema, ao lado nº 76, Jardim Nova Esperança.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373A3" w:rsidRDefault="00A373A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A373A3" w:rsidRDefault="003A77BE" w:rsidP="00A373A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373A3">
        <w:rPr>
          <w:rFonts w:cs="Arial"/>
        </w:rPr>
        <w:t>n</w:t>
      </w:r>
      <w:r w:rsidR="00A373A3" w:rsidRPr="00A373A3">
        <w:rPr>
          <w:rFonts w:cs="Arial"/>
        </w:rPr>
        <w:t>otificar proprietário para capinar e limpar terreno situado na Rua Gustavo Capanema, ao la</w:t>
      </w:r>
      <w:r w:rsidR="00A373A3">
        <w:rPr>
          <w:rFonts w:cs="Arial"/>
        </w:rPr>
        <w:t xml:space="preserve">do nº 76, Jardim Nova Esperança, </w:t>
      </w:r>
      <w:r w:rsidR="00A373A3" w:rsidRPr="00A373A3">
        <w:rPr>
          <w:rFonts w:cs="Arial"/>
        </w:rPr>
        <w:t xml:space="preserve">pois está com mato alto e servindo para descarte de entulhos e móveis quebrados. </w:t>
      </w:r>
    </w:p>
    <w:p w:rsidR="00A373A3" w:rsidRPr="00A373A3" w:rsidRDefault="00A373A3" w:rsidP="00A373A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A373A3">
        <w:rPr>
          <w:rFonts w:cs="Arial"/>
        </w:rPr>
        <w:t xml:space="preserve">Os moradores pedem providências urgentes para </w:t>
      </w:r>
      <w:r>
        <w:rPr>
          <w:rFonts w:cs="Arial"/>
        </w:rPr>
        <w:t>solução do</w:t>
      </w:r>
      <w:r w:rsidRPr="00A373A3">
        <w:rPr>
          <w:rFonts w:cs="Arial"/>
        </w:rPr>
        <w:t xml:space="preserve"> problema porque animais peçonhentos e ratos estão invadindo as residências </w:t>
      </w:r>
      <w:r>
        <w:rPr>
          <w:rFonts w:cs="Arial"/>
        </w:rPr>
        <w:t>circunvizinhas</w:t>
      </w:r>
      <w:r w:rsidRPr="00A373A3">
        <w:rPr>
          <w:rFonts w:cs="Arial"/>
        </w:rPr>
        <w:t>.</w:t>
      </w:r>
    </w:p>
    <w:p w:rsidR="00A373A3" w:rsidRPr="00A373A3" w:rsidRDefault="00A373A3" w:rsidP="00A373A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A373A3">
        <w:rPr>
          <w:rFonts w:cs="Arial"/>
        </w:rPr>
        <w:t>A situação coloca em risco a saúde da comunidade e causa transtornos para todos, por isso são necessárias ações imediatas para resolver o problema.</w:t>
      </w:r>
    </w:p>
    <w:p w:rsidR="00A373A3" w:rsidRDefault="00A373A3" w:rsidP="00A373A3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Encaminhamos foto do local.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373A3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3A3" w:rsidRPr="005D429C" w:rsidRDefault="00A373A3" w:rsidP="00A373A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A373A3" w:rsidRDefault="00A373A3" w:rsidP="00A373A3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3A3" w:rsidRDefault="00A373A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3A3" w:rsidRDefault="00A373A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3A3" w:rsidRDefault="00A373A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3A3" w:rsidRDefault="00A373A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3A3" w:rsidRDefault="00A373A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A373A3" w:rsidP="00A373A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bookmarkStart w:id="0" w:name="_GoBack"/>
      <w:r>
        <w:rPr>
          <w:rFonts w:cs="Arial"/>
          <w:noProof/>
          <w:color w:val="222222"/>
          <w:sz w:val="28"/>
          <w:szCs w:val="28"/>
          <w:shd w:val="clear" w:color="auto" w:fill="FFFFFF"/>
        </w:rPr>
        <w:drawing>
          <wp:inline distT="0" distB="0" distL="0" distR="0" wp14:anchorId="397DC8CC" wp14:editId="298D04BD">
            <wp:extent cx="4194868" cy="3149857"/>
            <wp:effectExtent l="0" t="0" r="0" b="0"/>
            <wp:docPr id="3" name="Imagem 3" descr="C:\Users\G02-4235\Downloads\WhatsApp Image 2021-05-16 at 16.47.43 (1)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2-4235\Downloads\WhatsApp Image 2021-05-16 at 16.47.43 (1) (1)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111" cy="3153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A4" w:rsidRDefault="005D7EA4">
      <w:r>
        <w:separator/>
      </w:r>
    </w:p>
  </w:endnote>
  <w:endnote w:type="continuationSeparator" w:id="0">
    <w:p w:rsidR="005D7EA4" w:rsidRDefault="005D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A4" w:rsidRDefault="005D7EA4">
      <w:r>
        <w:separator/>
      </w:r>
    </w:p>
  </w:footnote>
  <w:footnote w:type="continuationSeparator" w:id="0">
    <w:p w:rsidR="005D7EA4" w:rsidRDefault="005D7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73A3">
      <w:rPr>
        <w:rFonts w:cs="Arial"/>
        <w:b/>
        <w:sz w:val="20"/>
        <w:szCs w:val="20"/>
        <w:u w:val="single"/>
      </w:rPr>
      <w:t>1383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A373A3">
      <w:rPr>
        <w:rFonts w:cs="Arial"/>
        <w:b/>
        <w:sz w:val="20"/>
        <w:szCs w:val="20"/>
        <w:u w:val="single"/>
      </w:rPr>
      <w:t xml:space="preserve"> – Vereador Luís Flávio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373A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373A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3E48FF"/>
    <w:rsid w:val="00412795"/>
    <w:rsid w:val="004336FD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D7EA4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73A3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CFD7F-5AC6-4035-B004-9E4E4ABA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2021-05-18T11:34:00Z</dcterms:created>
  <dcterms:modified xsi:type="dcterms:W3CDTF">2021-05-18T11:42:00Z</dcterms:modified>
</cp:coreProperties>
</file>